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851" w:rsidRDefault="00F76851" w:rsidP="00F768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WARTER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F76851" w:rsidRDefault="00F76851" w:rsidP="00F768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6851" w:rsidRDefault="00F76851" w:rsidP="00F768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6851" w:rsidRDefault="00F76851" w:rsidP="00F768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Jun.1434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Guilhall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F76851" w:rsidRDefault="00F76851" w:rsidP="00F768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London, into lands of the late Roger </w:t>
      </w:r>
      <w:proofErr w:type="spellStart"/>
      <w:r>
        <w:rPr>
          <w:rFonts w:ascii="Times New Roman" w:hAnsi="Times New Roman" w:cs="Times New Roman"/>
          <w:sz w:val="24"/>
          <w:szCs w:val="24"/>
        </w:rPr>
        <w:t>Saperton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F76851" w:rsidRDefault="00F76851" w:rsidP="00F768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24-169)</w:t>
      </w:r>
    </w:p>
    <w:p w:rsidR="00F76851" w:rsidRDefault="00F76851" w:rsidP="00F768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6851" w:rsidRDefault="00F76851" w:rsidP="00F768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6851" w:rsidRPr="006C0A61" w:rsidRDefault="00F76851" w:rsidP="00F768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April 2016</w:t>
      </w:r>
    </w:p>
    <w:p w:rsidR="006B2F86" w:rsidRPr="00F76851" w:rsidRDefault="00F7685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F7685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6851" w:rsidRDefault="00F76851" w:rsidP="00E71FC3">
      <w:pPr>
        <w:spacing w:after="0" w:line="240" w:lineRule="auto"/>
      </w:pPr>
      <w:r>
        <w:separator/>
      </w:r>
    </w:p>
  </w:endnote>
  <w:endnote w:type="continuationSeparator" w:id="0">
    <w:p w:rsidR="00F76851" w:rsidRDefault="00F7685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6851" w:rsidRDefault="00F76851" w:rsidP="00E71FC3">
      <w:pPr>
        <w:spacing w:after="0" w:line="240" w:lineRule="auto"/>
      </w:pPr>
      <w:r>
        <w:separator/>
      </w:r>
    </w:p>
  </w:footnote>
  <w:footnote w:type="continuationSeparator" w:id="0">
    <w:p w:rsidR="00F76851" w:rsidRDefault="00F7685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851"/>
    <w:rsid w:val="00AB52E8"/>
    <w:rsid w:val="00B16D3F"/>
    <w:rsid w:val="00E71FC3"/>
    <w:rsid w:val="00EF4813"/>
    <w:rsid w:val="00F76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8E890"/>
  <w15:chartTrackingRefBased/>
  <w15:docId w15:val="{1FE9AEB6-4BC9-47EE-BE32-34CB45CC4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2016-04-18T21:35:00Z</dcterms:created>
  <dcterms:modified xsi:type="dcterms:W3CDTF">2016-04-18T21:36:00Z</dcterms:modified>
</cp:coreProperties>
</file>